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EB45C" w14:textId="77777777" w:rsidR="00B465B4" w:rsidRDefault="00B465B4" w:rsidP="00B465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MILES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fl.1472)</w:t>
      </w:r>
    </w:p>
    <w:p w14:paraId="26F9F727" w14:textId="77777777" w:rsidR="00B465B4" w:rsidRDefault="00B465B4" w:rsidP="00B465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Banbury, Oxfordshire. Tailor.</w:t>
      </w:r>
    </w:p>
    <w:p w14:paraId="5E8B62D1" w14:textId="77777777" w:rsidR="00B465B4" w:rsidRDefault="00B465B4" w:rsidP="00B465B4">
      <w:pPr>
        <w:pStyle w:val="NoSpacing"/>
        <w:rPr>
          <w:rFonts w:cs="Times New Roman"/>
          <w:szCs w:val="24"/>
        </w:rPr>
      </w:pPr>
    </w:p>
    <w:p w14:paraId="245AC8FD" w14:textId="77777777" w:rsidR="00B465B4" w:rsidRDefault="00B465B4" w:rsidP="00B465B4">
      <w:pPr>
        <w:pStyle w:val="NoSpacing"/>
        <w:rPr>
          <w:rFonts w:cs="Times New Roman"/>
          <w:szCs w:val="24"/>
        </w:rPr>
      </w:pPr>
    </w:p>
    <w:p w14:paraId="49DD5C50" w14:textId="77777777" w:rsidR="00B465B4" w:rsidRDefault="00B465B4" w:rsidP="00B465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1472</w:t>
      </w:r>
      <w:r>
        <w:rPr>
          <w:rFonts w:cs="Times New Roman"/>
          <w:szCs w:val="24"/>
        </w:rPr>
        <w:tab/>
        <w:t>William Saunder(q.v.) brought a plaint of trespass and assault against him</w:t>
      </w:r>
    </w:p>
    <w:p w14:paraId="4C2B5110" w14:textId="77777777" w:rsidR="00B465B4" w:rsidRDefault="00B465B4" w:rsidP="00B465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four others.</w:t>
      </w:r>
    </w:p>
    <w:p w14:paraId="34D1B126" w14:textId="77777777" w:rsidR="00B465B4" w:rsidRDefault="00B465B4" w:rsidP="00B465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457E2">
          <w:rPr>
            <w:rStyle w:val="Hyperlink"/>
            <w:rFonts w:cs="Times New Roman"/>
            <w:szCs w:val="24"/>
          </w:rPr>
          <w:t>https://waalt.uh.edu/index.php/CP40/841</w:t>
        </w:r>
      </w:hyperlink>
      <w:r>
        <w:rPr>
          <w:rFonts w:cs="Times New Roman"/>
          <w:szCs w:val="24"/>
        </w:rPr>
        <w:t xml:space="preserve"> )</w:t>
      </w:r>
    </w:p>
    <w:p w14:paraId="6B85CC94" w14:textId="77777777" w:rsidR="00B465B4" w:rsidRDefault="00B465B4" w:rsidP="00B465B4">
      <w:pPr>
        <w:pStyle w:val="NoSpacing"/>
        <w:rPr>
          <w:rFonts w:cs="Times New Roman"/>
          <w:szCs w:val="24"/>
        </w:rPr>
      </w:pPr>
    </w:p>
    <w:p w14:paraId="07063870" w14:textId="77777777" w:rsidR="00B465B4" w:rsidRDefault="00B465B4" w:rsidP="00B465B4">
      <w:pPr>
        <w:pStyle w:val="NoSpacing"/>
        <w:rPr>
          <w:rFonts w:cs="Times New Roman"/>
          <w:szCs w:val="24"/>
        </w:rPr>
      </w:pPr>
    </w:p>
    <w:p w14:paraId="14AFDF1B" w14:textId="77777777" w:rsidR="00B465B4" w:rsidRDefault="00B465B4" w:rsidP="00B465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2025</w:t>
      </w:r>
    </w:p>
    <w:p w14:paraId="4AF054E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6CF5D" w14:textId="77777777" w:rsidR="00B465B4" w:rsidRDefault="00B465B4" w:rsidP="009139A6">
      <w:r>
        <w:separator/>
      </w:r>
    </w:p>
  </w:endnote>
  <w:endnote w:type="continuationSeparator" w:id="0">
    <w:p w14:paraId="26001EBA" w14:textId="77777777" w:rsidR="00B465B4" w:rsidRDefault="00B465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337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1F0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EB0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337D1" w14:textId="77777777" w:rsidR="00B465B4" w:rsidRDefault="00B465B4" w:rsidP="009139A6">
      <w:r>
        <w:separator/>
      </w:r>
    </w:p>
  </w:footnote>
  <w:footnote w:type="continuationSeparator" w:id="0">
    <w:p w14:paraId="7A2419C8" w14:textId="77777777" w:rsidR="00B465B4" w:rsidRDefault="00B465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8BD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3FA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E26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5B4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465B4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E3605"/>
  <w15:chartTrackingRefBased/>
  <w15:docId w15:val="{CE777A8F-0133-4408-8AD7-A1C8D02BF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465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2025-02-28T19:40:00Z</dcterms:created>
  <dcterms:modified xsi:type="dcterms:W3CDTF">2025-02-28T19:41:00Z</dcterms:modified>
</cp:coreProperties>
</file>